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EF24F" w14:textId="77777777" w:rsidR="008C1825" w:rsidRPr="00690BA6" w:rsidRDefault="008C1825" w:rsidP="008C182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RYSSH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C52997E" w14:textId="77777777" w:rsidR="008C1825" w:rsidRDefault="008C1825" w:rsidP="008C18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7D7339E" w14:textId="77777777" w:rsidR="008C1825" w:rsidRDefault="008C1825" w:rsidP="008C18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E3FAC3" w14:textId="77777777" w:rsidR="008C1825" w:rsidRDefault="008C1825" w:rsidP="008C18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17AD76" w14:textId="77777777" w:rsidR="008C1825" w:rsidRDefault="008C1825" w:rsidP="008C182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25663833" w14:textId="77777777" w:rsidR="008C1825" w:rsidRDefault="008C1825" w:rsidP="008C182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D86B612" w14:textId="77777777" w:rsidR="008C1825" w:rsidRDefault="008C1825" w:rsidP="008C182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403BD90" w14:textId="77777777" w:rsidR="008C1825" w:rsidRDefault="008C1825" w:rsidP="008C182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E8BFBCD" w14:textId="77777777" w:rsidR="008C1825" w:rsidRDefault="008C1825" w:rsidP="008C182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B47D40C" w14:textId="77777777" w:rsidR="008C1825" w:rsidRDefault="008C1825" w:rsidP="008C182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3D14B6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1E3D7" w14:textId="77777777" w:rsidR="008C1825" w:rsidRDefault="008C1825" w:rsidP="009139A6">
      <w:r>
        <w:separator/>
      </w:r>
    </w:p>
  </w:endnote>
  <w:endnote w:type="continuationSeparator" w:id="0">
    <w:p w14:paraId="72085839" w14:textId="77777777" w:rsidR="008C1825" w:rsidRDefault="008C18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9C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C7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181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7BF99" w14:textId="77777777" w:rsidR="008C1825" w:rsidRDefault="008C1825" w:rsidP="009139A6">
      <w:r>
        <w:separator/>
      </w:r>
    </w:p>
  </w:footnote>
  <w:footnote w:type="continuationSeparator" w:id="0">
    <w:p w14:paraId="150AA031" w14:textId="77777777" w:rsidR="008C1825" w:rsidRDefault="008C18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6E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B08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EB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5"/>
    <w:rsid w:val="000666E0"/>
    <w:rsid w:val="002510B7"/>
    <w:rsid w:val="005C130B"/>
    <w:rsid w:val="00826F5C"/>
    <w:rsid w:val="008C182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D5AF4"/>
  <w15:chartTrackingRefBased/>
  <w15:docId w15:val="{6248AAA6-2B63-490F-A107-D12162B18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2021-10-27T19:00:00Z</dcterms:created>
  <dcterms:modified xsi:type="dcterms:W3CDTF">2021-10-27T19:01:00Z</dcterms:modified>
</cp:coreProperties>
</file>